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B0F0D" w14:textId="77777777" w:rsidR="00825F32" w:rsidRDefault="00825F32" w:rsidP="00825F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FRERERICHARD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754D4973" w14:textId="77777777" w:rsidR="00825F32" w:rsidRDefault="00825F32" w:rsidP="00825F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Clapham, Bedfordshire. Husbandman.</w:t>
      </w:r>
    </w:p>
    <w:p w14:paraId="3107B7EA" w14:textId="77777777" w:rsidR="00825F32" w:rsidRDefault="00825F32" w:rsidP="00825F32">
      <w:pPr>
        <w:rPr>
          <w:rFonts w:ascii="Times New Roman" w:hAnsi="Times New Roman" w:cs="Times New Roman"/>
          <w:sz w:val="24"/>
          <w:szCs w:val="24"/>
        </w:rPr>
      </w:pPr>
    </w:p>
    <w:p w14:paraId="10275EA8" w14:textId="77777777" w:rsidR="00825F32" w:rsidRDefault="00825F32" w:rsidP="00825F32">
      <w:pPr>
        <w:rPr>
          <w:rFonts w:ascii="Times New Roman" w:hAnsi="Times New Roman" w:cs="Times New Roman"/>
          <w:sz w:val="24"/>
          <w:szCs w:val="24"/>
        </w:rPr>
      </w:pPr>
    </w:p>
    <w:p w14:paraId="516713EB" w14:textId="77777777" w:rsidR="00825F32" w:rsidRDefault="00825F32" w:rsidP="00825F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He,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Goion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Clapham(q.v.) and John More of </w:t>
      </w:r>
    </w:p>
    <w:p w14:paraId="7A7403BF" w14:textId="77777777" w:rsidR="00825F32" w:rsidRDefault="00825F32" w:rsidP="00825F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Clapham(q.v.) were the defendants in a plaint of debt.</w:t>
      </w:r>
    </w:p>
    <w:p w14:paraId="4FC0AD5F" w14:textId="77777777" w:rsidR="00825F32" w:rsidRDefault="00825F32" w:rsidP="00825F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(Michaelmas term 1483)</w:t>
      </w:r>
    </w:p>
    <w:p w14:paraId="2DC80070" w14:textId="77777777" w:rsidR="00825F32" w:rsidRDefault="00825F32" w:rsidP="00825F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http://www.uh.edu/waalt/index.php/CP40/886 )</w:t>
      </w:r>
      <w:proofErr w:type="gramEnd"/>
    </w:p>
    <w:p w14:paraId="6CC583E1" w14:textId="77777777" w:rsidR="00825F32" w:rsidRDefault="00825F32" w:rsidP="00825F32">
      <w:pPr>
        <w:rPr>
          <w:rFonts w:ascii="Times New Roman" w:hAnsi="Times New Roman" w:cs="Times New Roman"/>
          <w:sz w:val="24"/>
          <w:szCs w:val="24"/>
        </w:rPr>
      </w:pPr>
    </w:p>
    <w:p w14:paraId="70613B9B" w14:textId="77777777" w:rsidR="00825F32" w:rsidRDefault="00825F32" w:rsidP="00825F32">
      <w:pPr>
        <w:rPr>
          <w:rFonts w:ascii="Times New Roman" w:hAnsi="Times New Roman" w:cs="Times New Roman"/>
          <w:sz w:val="24"/>
          <w:szCs w:val="24"/>
        </w:rPr>
      </w:pPr>
    </w:p>
    <w:p w14:paraId="5D38A6AA" w14:textId="77777777" w:rsidR="00825F32" w:rsidRDefault="00825F32" w:rsidP="00825F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2019</w:t>
      </w:r>
    </w:p>
    <w:p w14:paraId="52ED9487" w14:textId="77777777" w:rsidR="006B2F86" w:rsidRPr="00E71FC3" w:rsidRDefault="00825F3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AD741" w14:textId="77777777" w:rsidR="00825F32" w:rsidRDefault="00825F32" w:rsidP="00E71FC3">
      <w:r>
        <w:separator/>
      </w:r>
    </w:p>
  </w:endnote>
  <w:endnote w:type="continuationSeparator" w:id="0">
    <w:p w14:paraId="7F02DFEF" w14:textId="77777777" w:rsidR="00825F32" w:rsidRDefault="00825F3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3B6B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7D236" w14:textId="77777777" w:rsidR="00825F32" w:rsidRDefault="00825F32" w:rsidP="00E71FC3">
      <w:r>
        <w:separator/>
      </w:r>
    </w:p>
  </w:footnote>
  <w:footnote w:type="continuationSeparator" w:id="0">
    <w:p w14:paraId="6D9FE01F" w14:textId="77777777" w:rsidR="00825F32" w:rsidRDefault="00825F3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F32"/>
    <w:rsid w:val="001A7C09"/>
    <w:rsid w:val="00577BD5"/>
    <w:rsid w:val="00656CBA"/>
    <w:rsid w:val="006A1F77"/>
    <w:rsid w:val="00733BE7"/>
    <w:rsid w:val="00825F3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27A17"/>
  <w15:chartTrackingRefBased/>
  <w15:docId w15:val="{E09CBA04-B8D2-41A4-87DE-A8509F1F4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5F3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2019-06-22T20:21:00Z</dcterms:created>
  <dcterms:modified xsi:type="dcterms:W3CDTF">2019-06-22T20:22:00Z</dcterms:modified>
</cp:coreProperties>
</file>